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2069B" w14:textId="77777777" w:rsidR="00364001" w:rsidRDefault="00364001" w:rsidP="00364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SOMUNDOUR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55642AC5" w14:textId="77777777" w:rsidR="00364001" w:rsidRDefault="00364001" w:rsidP="00364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Duffield. Yeoman.</w:t>
      </w:r>
    </w:p>
    <w:p w14:paraId="7EC9A5D3" w14:textId="77777777" w:rsidR="00364001" w:rsidRDefault="00364001" w:rsidP="00364001">
      <w:pPr>
        <w:pStyle w:val="NoSpacing"/>
        <w:rPr>
          <w:rFonts w:cs="Times New Roman"/>
          <w:szCs w:val="24"/>
        </w:rPr>
      </w:pPr>
    </w:p>
    <w:p w14:paraId="18EB7CD3" w14:textId="77777777" w:rsidR="00364001" w:rsidRDefault="00364001" w:rsidP="00364001">
      <w:pPr>
        <w:pStyle w:val="NoSpacing"/>
        <w:rPr>
          <w:rFonts w:cs="Times New Roman"/>
          <w:szCs w:val="24"/>
        </w:rPr>
      </w:pPr>
    </w:p>
    <w:p w14:paraId="1D207728" w14:textId="77777777" w:rsidR="00364001" w:rsidRDefault="00364001" w:rsidP="00364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Manchestre</w:t>
      </w:r>
      <w:proofErr w:type="spellEnd"/>
      <w:r>
        <w:rPr>
          <w:rFonts w:cs="Times New Roman"/>
          <w:szCs w:val="24"/>
        </w:rPr>
        <w:t>(q.v.) brought a plaint of debt against him and five others.</w:t>
      </w:r>
    </w:p>
    <w:p w14:paraId="0187FE78" w14:textId="77777777" w:rsidR="00364001" w:rsidRDefault="00364001" w:rsidP="00364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5939F944" w14:textId="77777777" w:rsidR="00364001" w:rsidRDefault="00364001" w:rsidP="00364001">
      <w:pPr>
        <w:pStyle w:val="NoSpacing"/>
        <w:rPr>
          <w:rFonts w:cs="Times New Roman"/>
          <w:szCs w:val="24"/>
        </w:rPr>
      </w:pPr>
    </w:p>
    <w:p w14:paraId="201C7DF9" w14:textId="77777777" w:rsidR="00364001" w:rsidRDefault="00364001" w:rsidP="00364001">
      <w:pPr>
        <w:pStyle w:val="NoSpacing"/>
        <w:rPr>
          <w:rFonts w:cs="Times New Roman"/>
          <w:szCs w:val="24"/>
        </w:rPr>
      </w:pPr>
    </w:p>
    <w:p w14:paraId="0019775A" w14:textId="77777777" w:rsidR="00364001" w:rsidRDefault="00364001" w:rsidP="00364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0C3717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99EA" w14:textId="77777777" w:rsidR="00364001" w:rsidRDefault="00364001" w:rsidP="009139A6">
      <w:r>
        <w:separator/>
      </w:r>
    </w:p>
  </w:endnote>
  <w:endnote w:type="continuationSeparator" w:id="0">
    <w:p w14:paraId="7B2E9DB6" w14:textId="77777777" w:rsidR="00364001" w:rsidRDefault="003640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56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88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6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7ABA5" w14:textId="77777777" w:rsidR="00364001" w:rsidRDefault="00364001" w:rsidP="009139A6">
      <w:r>
        <w:separator/>
      </w:r>
    </w:p>
  </w:footnote>
  <w:footnote w:type="continuationSeparator" w:id="0">
    <w:p w14:paraId="08FD3413" w14:textId="77777777" w:rsidR="00364001" w:rsidRDefault="003640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28A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E8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7C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01"/>
    <w:rsid w:val="000666E0"/>
    <w:rsid w:val="002510B7"/>
    <w:rsid w:val="003640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4541"/>
  <w15:chartTrackingRefBased/>
  <w15:docId w15:val="{BCE77076-F57D-4D3C-935B-D6CF7A73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4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2023-06-12T08:02:00Z</dcterms:created>
  <dcterms:modified xsi:type="dcterms:W3CDTF">2023-06-12T08:03:00Z</dcterms:modified>
</cp:coreProperties>
</file>